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FE6B0" w14:textId="0B41EC95" w:rsidR="00BA00AB" w:rsidRDefault="00C12D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PYKTON</w:t>
      </w:r>
      <w:r>
        <w:rPr>
          <w:rFonts w:cs="Times New Roman"/>
          <w:szCs w:val="24"/>
        </w:rPr>
        <w:t xml:space="preserve">        (fl.1475-6)</w:t>
      </w:r>
    </w:p>
    <w:p w14:paraId="7B1DD8A8" w14:textId="23FABAF3" w:rsidR="00C12DC4" w:rsidRDefault="00C12D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64E2C914" w14:textId="6B48E512" w:rsidR="00C12DC4" w:rsidRDefault="00C12DC4" w:rsidP="009139A6">
      <w:pPr>
        <w:pStyle w:val="NoSpacing"/>
        <w:rPr>
          <w:rFonts w:cs="Times New Roman"/>
          <w:szCs w:val="24"/>
        </w:rPr>
      </w:pPr>
    </w:p>
    <w:p w14:paraId="6688D773" w14:textId="2ABE56FB" w:rsidR="00C12DC4" w:rsidRDefault="00C12DC4" w:rsidP="009139A6">
      <w:pPr>
        <w:pStyle w:val="NoSpacing"/>
        <w:rPr>
          <w:rFonts w:cs="Times New Roman"/>
          <w:szCs w:val="24"/>
        </w:rPr>
      </w:pPr>
    </w:p>
    <w:p w14:paraId="631BACDB" w14:textId="5CB17E6E" w:rsidR="00C12DC4" w:rsidRDefault="00C12D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1475-6</w:t>
      </w:r>
      <w:r>
        <w:rPr>
          <w:rFonts w:cs="Times New Roman"/>
          <w:szCs w:val="24"/>
        </w:rPr>
        <w:tab/>
        <w:t>He paid 20s for his entry into the Cutlers’ Company.</w:t>
      </w:r>
    </w:p>
    <w:p w14:paraId="47A9892C" w14:textId="0EF6F8F2" w:rsidR="00235520" w:rsidRDefault="00235520" w:rsidP="0023552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(“History of the Cutlers’ Company of London and of the Minor Cutlery Crafts, With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Biographical Notices of Early London Cutlers” by Charles Welch vol.I published by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the Cutlers’ Company 1916 p.</w:t>
      </w:r>
      <w:r>
        <w:rPr>
          <w:rFonts w:eastAsia="Times New Roman" w:cs="Times New Roman"/>
          <w:szCs w:val="24"/>
        </w:rPr>
        <w:t>365)</w:t>
      </w:r>
    </w:p>
    <w:p w14:paraId="33B9147C" w14:textId="5E53B834" w:rsidR="00235520" w:rsidRDefault="00235520" w:rsidP="00235520">
      <w:pPr>
        <w:pStyle w:val="NoSpacing"/>
        <w:rPr>
          <w:rFonts w:eastAsia="Times New Roman" w:cs="Times New Roman"/>
          <w:szCs w:val="24"/>
        </w:rPr>
      </w:pPr>
    </w:p>
    <w:p w14:paraId="4CCE96F4" w14:textId="2C81F658" w:rsidR="00235520" w:rsidRDefault="00235520" w:rsidP="00235520">
      <w:pPr>
        <w:pStyle w:val="NoSpacing"/>
        <w:rPr>
          <w:rFonts w:eastAsia="Times New Roman" w:cs="Times New Roman"/>
          <w:szCs w:val="24"/>
        </w:rPr>
      </w:pPr>
    </w:p>
    <w:p w14:paraId="10D4506F" w14:textId="12E4F4A6" w:rsidR="00235520" w:rsidRDefault="00235520" w:rsidP="0023552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February 2023</w:t>
      </w:r>
    </w:p>
    <w:p w14:paraId="204C2039" w14:textId="4E004882" w:rsidR="00C12DC4" w:rsidRPr="00C12DC4" w:rsidRDefault="00C12DC4" w:rsidP="009139A6">
      <w:pPr>
        <w:pStyle w:val="NoSpacing"/>
        <w:rPr>
          <w:rFonts w:cs="Times New Roman"/>
          <w:szCs w:val="24"/>
        </w:rPr>
      </w:pPr>
    </w:p>
    <w:sectPr w:rsidR="00C12DC4" w:rsidRPr="00C1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7EA56" w14:textId="77777777" w:rsidR="00C12DC4" w:rsidRDefault="00C12DC4" w:rsidP="009139A6">
      <w:r>
        <w:separator/>
      </w:r>
    </w:p>
  </w:endnote>
  <w:endnote w:type="continuationSeparator" w:id="0">
    <w:p w14:paraId="7798A2E4" w14:textId="77777777" w:rsidR="00C12DC4" w:rsidRDefault="00C12D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C66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217F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1C5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1BC3C" w14:textId="77777777" w:rsidR="00C12DC4" w:rsidRDefault="00C12DC4" w:rsidP="009139A6">
      <w:r>
        <w:separator/>
      </w:r>
    </w:p>
  </w:footnote>
  <w:footnote w:type="continuationSeparator" w:id="0">
    <w:p w14:paraId="29359FF6" w14:textId="77777777" w:rsidR="00C12DC4" w:rsidRDefault="00C12D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8F3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74F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6E4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C4"/>
    <w:rsid w:val="000666E0"/>
    <w:rsid w:val="0023552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12DC4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12226"/>
  <w15:chartTrackingRefBased/>
  <w15:docId w15:val="{8F8D032D-DC0E-4C21-9733-C49FA95C3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0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2023-02-25T14:12:00Z</dcterms:created>
  <dcterms:modified xsi:type="dcterms:W3CDTF">2023-02-25T14:32:00Z</dcterms:modified>
</cp:coreProperties>
</file>